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159B6620" w:rsidR="005F541E" w:rsidRDefault="005F541E" w:rsidP="005F541E">
      <w:pPr>
        <w:ind w:left="5664" w:firstLine="708"/>
      </w:pPr>
      <w:r>
        <w:t xml:space="preserve">Katowice </w:t>
      </w:r>
      <w:r w:rsidR="00DF14B6">
        <w:t>............................</w:t>
      </w:r>
    </w:p>
    <w:p w14:paraId="1C56CA4F" w14:textId="489BE834" w:rsidR="00DF14B6" w:rsidRDefault="00DF14B6" w:rsidP="00DF14B6"/>
    <w:p w14:paraId="2027F2E0" w14:textId="379D4900" w:rsidR="00DF14B6" w:rsidRDefault="00DF14B6" w:rsidP="00DF14B6">
      <w:bookmarkStart w:id="0" w:name="_GoBack"/>
      <w:bookmarkEnd w:id="0"/>
    </w:p>
    <w:p w14:paraId="280665BC" w14:textId="386CEB40" w:rsidR="00DF14B6" w:rsidRPr="009D3E65" w:rsidRDefault="00DF14B6" w:rsidP="00DF14B6">
      <w:pPr>
        <w:jc w:val="center"/>
        <w:rPr>
          <w:b/>
          <w:bCs/>
        </w:rPr>
      </w:pPr>
      <w:r w:rsidRPr="009D3E65">
        <w:rPr>
          <w:b/>
          <w:bCs/>
        </w:rPr>
        <w:t>PROTOKÓŁ ODBIORU TERENU</w:t>
      </w:r>
    </w:p>
    <w:p w14:paraId="0D90CCA0" w14:textId="0706E075" w:rsidR="00DF14B6" w:rsidRPr="009D3E65" w:rsidRDefault="00DF14B6" w:rsidP="00DF14B6">
      <w:pPr>
        <w:rPr>
          <w:b/>
          <w:bCs/>
        </w:rPr>
      </w:pPr>
    </w:p>
    <w:p w14:paraId="2DDDA32D" w14:textId="2AC9B171" w:rsidR="00DF14B6" w:rsidRDefault="00DF14B6" w:rsidP="00DF14B6"/>
    <w:p w14:paraId="16A90974" w14:textId="6DDC72F7" w:rsidR="00DF14B6" w:rsidRDefault="00DF14B6" w:rsidP="00DF14B6"/>
    <w:p w14:paraId="3D33670A" w14:textId="66A3F707" w:rsidR="00DF14B6" w:rsidRDefault="00DF14B6" w:rsidP="00DF14B6">
      <w:r w:rsidRPr="00DF14B6">
        <w:t>spisany w dniu....................................r. w sprawie odbioru terenu w rejonie ul. ……………………… w K</w:t>
      </w:r>
      <w:r>
        <w:t xml:space="preserve">atowicach </w:t>
      </w:r>
      <w:r w:rsidRPr="00DF14B6">
        <w:t>, działka(-i) nr: ………….………. obręb nr: …………… jednostka ewidencyjna: ………….……..</w:t>
      </w:r>
    </w:p>
    <w:p w14:paraId="530D248B" w14:textId="77777777" w:rsidR="005F541E" w:rsidRDefault="005F541E" w:rsidP="005F541E"/>
    <w:p w14:paraId="366EAE35" w14:textId="77777777" w:rsidR="00DF14B6" w:rsidRDefault="00DF14B6" w:rsidP="00DF14B6">
      <w:r>
        <w:t>ODBIERAJĄCY TEREN:</w:t>
      </w:r>
    </w:p>
    <w:p w14:paraId="4F1DF5C7" w14:textId="78F3DE10" w:rsidR="00DF14B6" w:rsidRDefault="00DF14B6" w:rsidP="00DF14B6">
      <w:bookmarkStart w:id="1" w:name="_Hlk40369441"/>
      <w:r>
        <w:t xml:space="preserve">Właściciel*/Współwłaściciel*/Użytkownik wieczysty* terenu </w:t>
      </w:r>
      <w:bookmarkEnd w:id="1"/>
      <w:r>
        <w:t>- ……………………………………..………..</w:t>
      </w:r>
    </w:p>
    <w:p w14:paraId="50957E58" w14:textId="0461352A" w:rsidR="00DF14B6" w:rsidRDefault="00427D39" w:rsidP="00DF14B6">
      <w:r>
        <w:t>reprezentowany przez :</w:t>
      </w:r>
    </w:p>
    <w:p w14:paraId="71CCE27B" w14:textId="65D18EB8" w:rsidR="00427D39" w:rsidRDefault="009D3E65" w:rsidP="00DF14B6">
      <w:r>
        <w:t>1 .</w:t>
      </w:r>
      <w:r w:rsidR="00427D39">
        <w:t>.....................................................................................................................................................................</w:t>
      </w:r>
    </w:p>
    <w:p w14:paraId="01C6C604" w14:textId="6F9E15B2" w:rsidR="00427D39" w:rsidRDefault="009D3E65" w:rsidP="00DF14B6">
      <w:r>
        <w:t xml:space="preserve">2. </w:t>
      </w:r>
      <w:r w:rsidR="00427D39">
        <w:t>.....................................................................................................................................................................</w:t>
      </w:r>
    </w:p>
    <w:p w14:paraId="1EB3306C" w14:textId="77777777" w:rsidR="00F4416E" w:rsidRDefault="00F4416E" w:rsidP="00DF14B6"/>
    <w:p w14:paraId="5891AB3A" w14:textId="492F7207" w:rsidR="00DF14B6" w:rsidRDefault="00DF14B6" w:rsidP="00DF14B6">
      <w:r>
        <w:t>PRZEKAZUJĄCY TEREN:</w:t>
      </w:r>
      <w:r w:rsidR="00427D39">
        <w:t xml:space="preserve"> Dalkia Polska Energia S.A.</w:t>
      </w:r>
    </w:p>
    <w:p w14:paraId="20DD7939" w14:textId="6E0FE56C" w:rsidR="00427D39" w:rsidRDefault="00427D39" w:rsidP="00DF14B6">
      <w:r>
        <w:t>reprezentowana przez</w:t>
      </w:r>
    </w:p>
    <w:p w14:paraId="6762B273" w14:textId="66FCD08B" w:rsidR="00DF14B6" w:rsidRDefault="009D3E65" w:rsidP="00DF14B6">
      <w:r>
        <w:t>3</w:t>
      </w:r>
      <w:r w:rsidR="00DF14B6">
        <w:t>. Wykonawca robót - …………………....................................................................................................</w:t>
      </w:r>
    </w:p>
    <w:p w14:paraId="5064D293" w14:textId="77777777" w:rsidR="00DF14B6" w:rsidRDefault="00DF14B6" w:rsidP="00DF14B6">
      <w:r>
        <w:t>4. Kierownik Projektu - …………...............................................................................................................</w:t>
      </w:r>
    </w:p>
    <w:p w14:paraId="5AA23549" w14:textId="3B5959D9" w:rsidR="004B5863" w:rsidRDefault="00DF14B6" w:rsidP="00DF14B6">
      <w:r>
        <w:t>5. Inspektor Nadzoru - .…........................................................................................................................</w:t>
      </w:r>
    </w:p>
    <w:p w14:paraId="28FF4891" w14:textId="648FA9B5" w:rsidR="00DF14B6" w:rsidRDefault="00DF14B6" w:rsidP="00DF14B6"/>
    <w:p w14:paraId="07ADC281" w14:textId="4BED6B49" w:rsidR="00DF14B6" w:rsidRDefault="00DF14B6" w:rsidP="00DF14B6">
      <w:r>
        <w:t>Odbierający przyjmuje teren po wykonaniu przez Wykonawcę DPE S.A.  sieci ciepłowniczej dla zadania:</w:t>
      </w:r>
    </w:p>
    <w:p w14:paraId="766E6615" w14:textId="6E399D38" w:rsidR="00DF14B6" w:rsidRDefault="00DF14B6" w:rsidP="00DF14B6">
      <w:r>
        <w:t>,,…………………..…………………………………………………………………………………………………………”</w:t>
      </w:r>
    </w:p>
    <w:p w14:paraId="3351550C" w14:textId="52386FD2" w:rsidR="00DF14B6" w:rsidRDefault="00DF14B6" w:rsidP="00DF14B6"/>
    <w:p w14:paraId="5A26A98C" w14:textId="0E5E60E7" w:rsidR="00DF14B6" w:rsidRDefault="00DF14B6" w:rsidP="00DF14B6">
      <w:r>
        <w:t>Teren został/nie został</w:t>
      </w:r>
      <w:r w:rsidR="00427D39" w:rsidRPr="00427D39">
        <w:t>*</w:t>
      </w:r>
      <w:r>
        <w:t xml:space="preserve"> przywrócony do stanu pierowtnego, zgodnie z warunkami opisanymi w .............................</w:t>
      </w:r>
    </w:p>
    <w:p w14:paraId="05AFC0E8" w14:textId="1F8E6F6E" w:rsidR="00DF14B6" w:rsidRDefault="00DF14B6" w:rsidP="00DF14B6">
      <w:r>
        <w:t>.......................................................................................................................................................</w:t>
      </w:r>
    </w:p>
    <w:p w14:paraId="365599E4" w14:textId="42B52BAD" w:rsidR="00DF14B6" w:rsidRDefault="00DF14B6" w:rsidP="00DF14B6">
      <w:r>
        <w:t>Odbierający wnosi / nie wnosi</w:t>
      </w:r>
      <w:r w:rsidRPr="00DF14B6">
        <w:t>*</w:t>
      </w:r>
      <w:r>
        <w:t xml:space="preserve"> uwag do sposobu odtworzenia terenu.</w:t>
      </w:r>
    </w:p>
    <w:p w14:paraId="1C0C9E85" w14:textId="2B2A1894" w:rsidR="00DF14B6" w:rsidRDefault="00DF14B6" w:rsidP="00DF14B6"/>
    <w:p w14:paraId="3C44119E" w14:textId="77777777" w:rsidR="00DF14B6" w:rsidRDefault="00DF14B6" w:rsidP="00DF14B6">
      <w:r>
        <w:t xml:space="preserve">Uwagi : </w:t>
      </w:r>
    </w:p>
    <w:p w14:paraId="2945CC17" w14:textId="3637E92B" w:rsidR="00DF14B6" w:rsidRDefault="00DF14B6" w:rsidP="00DF14B6">
      <w:r>
        <w:t>Usterki limitujące/nielimitujące</w:t>
      </w:r>
      <w:bookmarkStart w:id="2" w:name="_Hlk40369303"/>
      <w:r>
        <w:rPr>
          <w:rFonts w:cs="Arial"/>
        </w:rPr>
        <w:t>*</w:t>
      </w:r>
      <w:bookmarkEnd w:id="2"/>
      <w:r>
        <w:t xml:space="preserve"> do usuniecia w terminie .do .......................................</w:t>
      </w:r>
    </w:p>
    <w:p w14:paraId="7FA0A5FE" w14:textId="47A99A39" w:rsidR="00DF14B6" w:rsidRDefault="00526D4F" w:rsidP="00DF14B6">
      <w:r>
        <w:t>...............................................................................................................................................................................</w:t>
      </w:r>
    </w:p>
    <w:p w14:paraId="2948D5D4" w14:textId="7C2D3D36" w:rsidR="00526D4F" w:rsidRDefault="00526D4F" w:rsidP="00DF14B6">
      <w:r>
        <w:t>...............................................................................................................................................................................</w:t>
      </w:r>
    </w:p>
    <w:p w14:paraId="78EAAF10" w14:textId="77777777" w:rsidR="00DF14B6" w:rsidRDefault="00DF14B6" w:rsidP="00DF14B6"/>
    <w:p w14:paraId="7E8A7166" w14:textId="77777777" w:rsidR="00DF14B6" w:rsidRDefault="00DF14B6" w:rsidP="00DF14B6"/>
    <w:p w14:paraId="3B437FC7" w14:textId="5E4B01A1" w:rsidR="00DF14B6" w:rsidRDefault="00DF14B6" w:rsidP="00DF14B6">
      <w:r>
        <w:t>Podpisy:</w:t>
      </w:r>
    </w:p>
    <w:p w14:paraId="2789CE9C" w14:textId="1A61E1CB" w:rsidR="00DF14B6" w:rsidRDefault="00DF14B6" w:rsidP="00427D39">
      <w:pPr>
        <w:spacing w:line="360" w:lineRule="auto"/>
      </w:pPr>
      <w:r>
        <w:t xml:space="preserve">1. ...................................... </w:t>
      </w:r>
      <w:r w:rsidR="00427D39">
        <w:tab/>
      </w:r>
      <w:r w:rsidR="00427D39">
        <w:tab/>
      </w:r>
      <w:r>
        <w:t>4. …………….…………..……</w:t>
      </w:r>
    </w:p>
    <w:p w14:paraId="3361026B" w14:textId="385353C3" w:rsidR="00DF14B6" w:rsidRDefault="00DF14B6" w:rsidP="00427D39">
      <w:pPr>
        <w:spacing w:line="360" w:lineRule="auto"/>
      </w:pPr>
      <w:r>
        <w:t xml:space="preserve">2. ...................................... </w:t>
      </w:r>
      <w:r w:rsidR="00427D39">
        <w:tab/>
      </w:r>
      <w:r w:rsidR="00427D39">
        <w:tab/>
      </w:r>
      <w:r>
        <w:t>5. ..........................................</w:t>
      </w:r>
    </w:p>
    <w:p w14:paraId="4A49DA27" w14:textId="18E6E08C" w:rsidR="00DF14B6" w:rsidRDefault="00427D39" w:rsidP="00427D39">
      <w:pPr>
        <w:spacing w:line="360" w:lineRule="auto"/>
      </w:pPr>
      <w:r>
        <w:t>3. .....................................</w:t>
      </w:r>
    </w:p>
    <w:p w14:paraId="16AA9D19" w14:textId="2A598C91" w:rsidR="00427D39" w:rsidRDefault="00427D39" w:rsidP="00427D39">
      <w:pPr>
        <w:spacing w:line="360" w:lineRule="auto"/>
      </w:pPr>
    </w:p>
    <w:p w14:paraId="48727144" w14:textId="6C246885" w:rsidR="00427D39" w:rsidRPr="005F541E" w:rsidRDefault="00427D39" w:rsidP="00427D39">
      <w:pPr>
        <w:pStyle w:val="Akapitzlist"/>
        <w:numPr>
          <w:ilvl w:val="0"/>
          <w:numId w:val="2"/>
        </w:numPr>
      </w:pPr>
      <w:r>
        <w:t>Niepotrzebne skreślić</w:t>
      </w:r>
    </w:p>
    <w:sectPr w:rsidR="00427D39" w:rsidRPr="005F541E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36194" w14:textId="77777777" w:rsidR="00B54327" w:rsidRDefault="00B54327" w:rsidP="00B11E33">
      <w:pPr>
        <w:spacing w:line="240" w:lineRule="auto"/>
      </w:pPr>
      <w:r>
        <w:separator/>
      </w:r>
    </w:p>
  </w:endnote>
  <w:endnote w:type="continuationSeparator" w:id="0">
    <w:p w14:paraId="1A9480B4" w14:textId="77777777" w:rsidR="00B54327" w:rsidRDefault="00B54327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26C59" w14:textId="77777777" w:rsidR="00B54327" w:rsidRDefault="00B54327" w:rsidP="00B11E33">
      <w:pPr>
        <w:spacing w:line="240" w:lineRule="auto"/>
      </w:pPr>
      <w:r>
        <w:separator/>
      </w:r>
    </w:p>
  </w:footnote>
  <w:footnote w:type="continuationSeparator" w:id="0">
    <w:p w14:paraId="3BA451D1" w14:textId="77777777" w:rsidR="00B54327" w:rsidRDefault="00B54327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43F5A75F" w:rsidR="00504CF2" w:rsidRPr="009D3E65" w:rsidRDefault="00B11E33" w:rsidP="00504CF2">
    <w:pPr>
      <w:pStyle w:val="Nagwek"/>
      <w:tabs>
        <w:tab w:val="left" w:pos="2231"/>
      </w:tabs>
      <w:rPr>
        <w:rFonts w:ascii="Arial" w:hAnsi="Arial" w:cs="Arial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D3E65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9D3E65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9D3E65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9D3E65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9D3E65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9D3E65" w:rsidRPr="009D3E65">
      <w:rPr>
        <w:rFonts w:ascii="Arial" w:hAnsi="Arial" w:cs="Arial"/>
        <w:sz w:val="18"/>
        <w:szCs w:val="18"/>
        <w:shd w:val="clear" w:color="auto" w:fill="FFFFFF"/>
      </w:rPr>
      <w:t xml:space="preserve">Załącznik </w:t>
    </w:r>
    <w:r w:rsidR="00C61BA8">
      <w:rPr>
        <w:rFonts w:ascii="Arial" w:hAnsi="Arial" w:cs="Arial"/>
        <w:sz w:val="18"/>
        <w:szCs w:val="18"/>
        <w:shd w:val="clear" w:color="auto" w:fill="FFFFFF"/>
      </w:rPr>
      <w:t>n</w:t>
    </w:r>
    <w:r w:rsidR="009D3E65" w:rsidRPr="009D3E65">
      <w:rPr>
        <w:rFonts w:ascii="Arial" w:hAnsi="Arial" w:cs="Arial"/>
        <w:sz w:val="18"/>
        <w:szCs w:val="18"/>
        <w:shd w:val="clear" w:color="auto" w:fill="FFFFFF"/>
      </w:rPr>
      <w:t>r</w:t>
    </w:r>
    <w:r w:rsidR="00C61BA8">
      <w:rPr>
        <w:rFonts w:ascii="Arial" w:hAnsi="Arial" w:cs="Arial"/>
        <w:sz w:val="18"/>
        <w:szCs w:val="18"/>
        <w:shd w:val="clear" w:color="auto" w:fill="FFFFFF"/>
      </w:rPr>
      <w:t xml:space="preserve"> 6</w:t>
    </w:r>
  </w:p>
  <w:p w14:paraId="02075A6A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77777777" w:rsidR="00504CF2" w:rsidRPr="00A753AB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E3E08"/>
    <w:multiLevelType w:val="hybridMultilevel"/>
    <w:tmpl w:val="3C6E939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E5B95"/>
    <w:rsid w:val="00154717"/>
    <w:rsid w:val="0017735B"/>
    <w:rsid w:val="00180FD0"/>
    <w:rsid w:val="001C0F93"/>
    <w:rsid w:val="00280525"/>
    <w:rsid w:val="002827DC"/>
    <w:rsid w:val="00340503"/>
    <w:rsid w:val="003F0D80"/>
    <w:rsid w:val="00406113"/>
    <w:rsid w:val="00427D39"/>
    <w:rsid w:val="00450DA5"/>
    <w:rsid w:val="00474E7A"/>
    <w:rsid w:val="004B5863"/>
    <w:rsid w:val="005031AD"/>
    <w:rsid w:val="00503EA7"/>
    <w:rsid w:val="00503EBC"/>
    <w:rsid w:val="00504CF2"/>
    <w:rsid w:val="00526D4F"/>
    <w:rsid w:val="00553A57"/>
    <w:rsid w:val="00580C74"/>
    <w:rsid w:val="005C7062"/>
    <w:rsid w:val="005F541E"/>
    <w:rsid w:val="006024BC"/>
    <w:rsid w:val="00633C3A"/>
    <w:rsid w:val="0068417C"/>
    <w:rsid w:val="006D3794"/>
    <w:rsid w:val="006E3DBA"/>
    <w:rsid w:val="00753E0D"/>
    <w:rsid w:val="007C75CA"/>
    <w:rsid w:val="007E4CFC"/>
    <w:rsid w:val="007F15A1"/>
    <w:rsid w:val="00805D7E"/>
    <w:rsid w:val="008B0AF1"/>
    <w:rsid w:val="008E2E03"/>
    <w:rsid w:val="0093057F"/>
    <w:rsid w:val="0099521D"/>
    <w:rsid w:val="009A04F5"/>
    <w:rsid w:val="009D3E65"/>
    <w:rsid w:val="00A31443"/>
    <w:rsid w:val="00A731CB"/>
    <w:rsid w:val="00A753AB"/>
    <w:rsid w:val="00B11E33"/>
    <w:rsid w:val="00B516A3"/>
    <w:rsid w:val="00B54327"/>
    <w:rsid w:val="00B844F0"/>
    <w:rsid w:val="00B96B53"/>
    <w:rsid w:val="00BC0EBB"/>
    <w:rsid w:val="00BF0D5A"/>
    <w:rsid w:val="00C61BA8"/>
    <w:rsid w:val="00C771C0"/>
    <w:rsid w:val="00CD2B18"/>
    <w:rsid w:val="00CE648C"/>
    <w:rsid w:val="00D15F99"/>
    <w:rsid w:val="00D225DF"/>
    <w:rsid w:val="00DA2536"/>
    <w:rsid w:val="00DE60D1"/>
    <w:rsid w:val="00DF14B6"/>
    <w:rsid w:val="00DF1AE4"/>
    <w:rsid w:val="00E65306"/>
    <w:rsid w:val="00F4416E"/>
    <w:rsid w:val="00F62900"/>
    <w:rsid w:val="00F72DE2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CFC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2CF45-408E-4315-A66E-2D54796C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8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6</cp:revision>
  <cp:lastPrinted>2020-02-17T11:19:00Z</cp:lastPrinted>
  <dcterms:created xsi:type="dcterms:W3CDTF">2020-05-14T15:27:00Z</dcterms:created>
  <dcterms:modified xsi:type="dcterms:W3CDTF">2024-02-02T10:35:00Z</dcterms:modified>
</cp:coreProperties>
</file>